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4385" w14:textId="3BAEC090" w:rsidR="00424A5A" w:rsidRDefault="00253575">
      <w:r>
        <w:rPr>
          <w:noProof/>
        </w:rPr>
        <w:drawing>
          <wp:anchor distT="0" distB="0" distL="114300" distR="114300" simplePos="0" relativeHeight="251657728" behindDoc="1" locked="0" layoutInCell="1" allowOverlap="1" wp14:anchorId="2FA7666C" wp14:editId="5DA91C47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293D34" w14:textId="77777777" w:rsidR="00424A5A" w:rsidRDefault="00424A5A"/>
    <w:p w14:paraId="6A1DBF57" w14:textId="77777777" w:rsidR="00424A5A" w:rsidRDefault="00424A5A" w:rsidP="00424A5A"/>
    <w:p w14:paraId="12426970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59D1183" w14:textId="77777777">
        <w:tc>
          <w:tcPr>
            <w:tcW w:w="1080" w:type="dxa"/>
            <w:vAlign w:val="center"/>
          </w:tcPr>
          <w:p w14:paraId="18D3B8B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D613153" w14:textId="0627033C" w:rsidR="00424A5A" w:rsidRPr="00427B3B" w:rsidRDefault="007724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43001-79/2026-0</w:t>
            </w:r>
            <w:r w:rsidR="007866E5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64ADFA8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170911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67AF1DA" w14:textId="238333F8" w:rsidR="00424A5A" w:rsidRPr="00427B3B" w:rsidRDefault="007724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A-16/26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090AEDBC" w14:textId="77777777">
        <w:tc>
          <w:tcPr>
            <w:tcW w:w="1080" w:type="dxa"/>
            <w:vAlign w:val="center"/>
          </w:tcPr>
          <w:p w14:paraId="35B5A150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3FA41EC" w14:textId="1A9EC5FE" w:rsidR="00424A5A" w:rsidRPr="00427B3B" w:rsidRDefault="007866E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 w:rsidR="0077242C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77242C">
              <w:rPr>
                <w:rFonts w:ascii="Arial" w:hAnsi="Arial" w:cs="Arial"/>
                <w:color w:val="0000FF"/>
                <w:sz w:val="16"/>
                <w:szCs w:val="16"/>
              </w:rPr>
              <w:t>.2026</w:t>
            </w:r>
            <w:proofErr w:type="gramEnd"/>
          </w:p>
        </w:tc>
        <w:tc>
          <w:tcPr>
            <w:tcW w:w="1080" w:type="dxa"/>
            <w:vAlign w:val="center"/>
          </w:tcPr>
          <w:p w14:paraId="02BFB5A2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FA7B27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F772674" w14:textId="235C5D6E" w:rsidR="00424A5A" w:rsidRPr="00427B3B" w:rsidRDefault="007724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2431-26-400345/0</w:t>
            </w:r>
          </w:p>
        </w:tc>
      </w:tr>
    </w:tbl>
    <w:p w14:paraId="034F049E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970C12C" w14:textId="77777777" w:rsidR="00424A5A" w:rsidRDefault="00424A5A"/>
    <w:p w14:paraId="45AF6910" w14:textId="77777777" w:rsidR="00556816" w:rsidRDefault="00556816">
      <w:pPr>
        <w:rPr>
          <w:sz w:val="22"/>
        </w:rPr>
      </w:pPr>
    </w:p>
    <w:p w14:paraId="755E5E7F" w14:textId="77777777" w:rsidR="00424A5A" w:rsidRPr="00637BE6" w:rsidRDefault="00424A5A">
      <w:pPr>
        <w:rPr>
          <w:sz w:val="22"/>
        </w:rPr>
      </w:pPr>
    </w:p>
    <w:p w14:paraId="405C1AEF" w14:textId="77777777" w:rsidR="00556816" w:rsidRPr="00637BE6" w:rsidRDefault="00556816">
      <w:pPr>
        <w:rPr>
          <w:sz w:val="22"/>
        </w:rPr>
      </w:pPr>
    </w:p>
    <w:p w14:paraId="288212C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1170881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BADF6C9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7B670EC7" w14:textId="77777777">
        <w:tc>
          <w:tcPr>
            <w:tcW w:w="9288" w:type="dxa"/>
          </w:tcPr>
          <w:p w14:paraId="2BE14028" w14:textId="5ACE7F93" w:rsidR="00556816" w:rsidRPr="00F71733" w:rsidRDefault="007724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Izvajanje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konzultantskih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storitev pri realizaciji </w:t>
            </w:r>
            <w:proofErr w:type="gramStart"/>
            <w:r>
              <w:rPr>
                <w:rFonts w:ascii="Tahoma" w:hAnsi="Tahoma" w:cs="Tahoma"/>
                <w:b/>
                <w:sz w:val="22"/>
              </w:rPr>
              <w:t>investicij</w:t>
            </w:r>
            <w:proofErr w:type="gramEnd"/>
            <w:r>
              <w:rPr>
                <w:rFonts w:ascii="Tahoma" w:hAnsi="Tahoma" w:cs="Tahoma"/>
                <w:b/>
                <w:sz w:val="22"/>
              </w:rPr>
              <w:t xml:space="preserve"> na državnih cestah za časovno obdobje 2027-2029</w:t>
            </w:r>
          </w:p>
        </w:tc>
      </w:tr>
    </w:tbl>
    <w:p w14:paraId="3BAED6BD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3D70E09C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E65933F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9CE91CF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4BC7556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39608DDB" w14:textId="77777777">
        <w:trPr>
          <w:trHeight w:val="3511"/>
        </w:trPr>
        <w:tc>
          <w:tcPr>
            <w:tcW w:w="9287" w:type="dxa"/>
          </w:tcPr>
          <w:p w14:paraId="6B3ECFF3" w14:textId="77777777" w:rsidR="00556816" w:rsidRDefault="00556816" w:rsidP="00607CB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50C2452E" w14:textId="5E115506" w:rsidR="0077242C" w:rsidRDefault="0077242C" w:rsidP="00607CB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Naročnik spreminja točko 1 navodil za pripravo ponudbe v delu kjer so navedeni rok za postavitev vprašanj ter rok za oddajo in odpiranje ponudb, tako da se glasi: </w:t>
            </w:r>
          </w:p>
          <w:p w14:paraId="59F7B972" w14:textId="0F922455" w:rsidR="0077242C" w:rsidRDefault="0077242C" w:rsidP="00607CB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77242C" w:rsidRPr="005533B0" w14:paraId="4E9D4D1D" w14:textId="77777777" w:rsidTr="0077242C">
              <w:trPr>
                <w:cantSplit/>
              </w:trPr>
              <w:tc>
                <w:tcPr>
                  <w:tcW w:w="2694" w:type="dxa"/>
                </w:tcPr>
                <w:p w14:paraId="5299BAA5" w14:textId="77777777" w:rsidR="0077242C" w:rsidRPr="005533B0" w:rsidRDefault="0077242C" w:rsidP="00607CB2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 xml:space="preserve">Rok za oddajo ponudb </w:t>
                  </w: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E9A3F2E" w14:textId="56281BBC" w:rsidR="0077242C" w:rsidRPr="005533B0" w:rsidRDefault="007866E5" w:rsidP="00607CB2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</w:t>
                  </w:r>
                  <w:r w:rsidR="0077242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F426BF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77242C">
                    <w:rPr>
                      <w:rFonts w:ascii="Arial" w:hAnsi="Arial" w:cs="Arial"/>
                      <w:sz w:val="20"/>
                      <w:szCs w:val="20"/>
                    </w:rPr>
                    <w:t>.2026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E76AF7D" w14:textId="77777777" w:rsidR="0077242C" w:rsidRPr="005533B0" w:rsidRDefault="0077242C" w:rsidP="00607CB2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1A3717EB" w14:textId="77777777" w:rsidR="0077242C" w:rsidRPr="005533B0" w:rsidRDefault="0077242C" w:rsidP="00607CB2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77242C" w:rsidRPr="005533B0" w14:paraId="257E54D3" w14:textId="77777777" w:rsidTr="0077242C">
              <w:trPr>
                <w:cantSplit/>
              </w:trPr>
              <w:tc>
                <w:tcPr>
                  <w:tcW w:w="2694" w:type="dxa"/>
                </w:tcPr>
                <w:p w14:paraId="03A43AF7" w14:textId="77777777" w:rsidR="0077242C" w:rsidRPr="005533B0" w:rsidRDefault="0077242C" w:rsidP="00607CB2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 xml:space="preserve">Javno odpiranje ponudb </w:t>
                  </w: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4E76B8A6" w14:textId="1E2205AF" w:rsidR="0077242C" w:rsidRPr="005533B0" w:rsidRDefault="007866E5" w:rsidP="00607CB2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24</w:t>
                  </w:r>
                  <w:r w:rsidR="00110419">
                    <w:rPr>
                      <w:rFonts w:ascii="Arial" w:hAnsi="Arial" w:cs="Arial"/>
                      <w:sz w:val="20"/>
                      <w:szCs w:val="20"/>
                    </w:rPr>
                    <w:t>.6.</w:t>
                  </w:r>
                  <w:r w:rsidR="0077242C">
                    <w:rPr>
                      <w:rFonts w:ascii="Arial" w:hAnsi="Arial" w:cs="Arial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B968482" w14:textId="77777777" w:rsidR="0077242C" w:rsidRPr="005533B0" w:rsidRDefault="0077242C" w:rsidP="00607CB2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18663EA7" w14:textId="77777777" w:rsidR="0077242C" w:rsidRPr="005533B0" w:rsidRDefault="0077242C" w:rsidP="00607CB2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24F9B0C" w14:textId="77777777" w:rsidR="0077242C" w:rsidRPr="00D873B1" w:rsidRDefault="0077242C" w:rsidP="00607CB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32FBF6FF" w14:textId="77777777" w:rsidR="0077242C" w:rsidRPr="00D873B1" w:rsidRDefault="0077242C" w:rsidP="00607CB2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5CEE347D" w14:textId="63BC7ADC" w:rsidR="0077242C" w:rsidRPr="00F71733" w:rsidRDefault="0077242C" w:rsidP="00607CB2">
            <w:pPr>
              <w:rPr>
                <w:rFonts w:ascii="Tahoma" w:hAnsi="Tahoma" w:cs="Tahoma"/>
                <w:b/>
              </w:rPr>
            </w:pPr>
          </w:p>
        </w:tc>
      </w:tr>
    </w:tbl>
    <w:p w14:paraId="482EDA5B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487BC00E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4E83C19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42FA9" w14:textId="77777777" w:rsidR="0077242C" w:rsidRDefault="0077242C">
      <w:r>
        <w:separator/>
      </w:r>
    </w:p>
  </w:endnote>
  <w:endnote w:type="continuationSeparator" w:id="0">
    <w:p w14:paraId="7C5E13B8" w14:textId="77777777" w:rsidR="0077242C" w:rsidRDefault="0077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1E05" w14:textId="77777777" w:rsidR="0077242C" w:rsidRDefault="007724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31A86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E3C3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AD700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AAFA538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F6225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4BE02D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CD615C6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C0DFC37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7CA7" w14:textId="297BDBB1" w:rsidR="00A17575" w:rsidRDefault="00A17575" w:rsidP="002507C2">
    <w:pPr>
      <w:pStyle w:val="Noga"/>
      <w:ind w:firstLine="540"/>
    </w:pPr>
    <w:r>
      <w:t xml:space="preserve">  </w:t>
    </w:r>
    <w:r w:rsidR="00253575" w:rsidRPr="00643501">
      <w:rPr>
        <w:noProof/>
      </w:rPr>
      <w:drawing>
        <wp:inline distT="0" distB="0" distL="0" distR="0" wp14:anchorId="6883B3AF" wp14:editId="19AD53FD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53575" w:rsidRPr="00643501">
      <w:rPr>
        <w:noProof/>
      </w:rPr>
      <w:drawing>
        <wp:inline distT="0" distB="0" distL="0" distR="0" wp14:anchorId="1F913C82" wp14:editId="673B8F9B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53575" w:rsidRPr="00CF74F9">
      <w:rPr>
        <w:noProof/>
      </w:rPr>
      <w:drawing>
        <wp:inline distT="0" distB="0" distL="0" distR="0" wp14:anchorId="21CB0B57" wp14:editId="1D3E833F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FCAF2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11487" w14:textId="77777777" w:rsidR="0077242C" w:rsidRDefault="0077242C">
      <w:r>
        <w:separator/>
      </w:r>
    </w:p>
  </w:footnote>
  <w:footnote w:type="continuationSeparator" w:id="0">
    <w:p w14:paraId="561BA182" w14:textId="77777777" w:rsidR="0077242C" w:rsidRDefault="0077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2BBA" w14:textId="77777777" w:rsidR="0077242C" w:rsidRDefault="007724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D19FD" w14:textId="77777777" w:rsidR="0077242C" w:rsidRDefault="007724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24CF" w14:textId="77777777" w:rsidR="0077242C" w:rsidRDefault="007724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2C"/>
    <w:rsid w:val="000646A9"/>
    <w:rsid w:val="00110419"/>
    <w:rsid w:val="001836BB"/>
    <w:rsid w:val="002507C2"/>
    <w:rsid w:val="00253575"/>
    <w:rsid w:val="002B10C8"/>
    <w:rsid w:val="003133A6"/>
    <w:rsid w:val="00401F0C"/>
    <w:rsid w:val="00424A5A"/>
    <w:rsid w:val="004B34B5"/>
    <w:rsid w:val="004F324C"/>
    <w:rsid w:val="00556816"/>
    <w:rsid w:val="005B3896"/>
    <w:rsid w:val="00607CB2"/>
    <w:rsid w:val="00637BE6"/>
    <w:rsid w:val="00693961"/>
    <w:rsid w:val="0077242C"/>
    <w:rsid w:val="007866E5"/>
    <w:rsid w:val="00806937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328DD"/>
    <w:rsid w:val="00F426BF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80EE423"/>
  <w15:chartTrackingRefBased/>
  <w15:docId w15:val="{4D71A317-8BDF-4FCB-A529-6DDBD7D7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105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4</cp:revision>
  <cp:lastPrinted>2026-06-09T11:44:00Z</cp:lastPrinted>
  <dcterms:created xsi:type="dcterms:W3CDTF">2026-06-09T11:44:00Z</dcterms:created>
  <dcterms:modified xsi:type="dcterms:W3CDTF">2026-06-09T11:55:00Z</dcterms:modified>
</cp:coreProperties>
</file>